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A98BD" w14:textId="61FC984B" w:rsidR="006B2F86" w:rsidRDefault="00106A87" w:rsidP="00E71FC3">
      <w:pPr>
        <w:pStyle w:val="NoSpacing"/>
      </w:pPr>
      <w:r>
        <w:rPr>
          <w:u w:val="single"/>
        </w:rPr>
        <w:t>Margaret PHILPOT</w:t>
      </w:r>
      <w:r>
        <w:t xml:space="preserve">     </w:t>
      </w:r>
      <w:proofErr w:type="gramStart"/>
      <w:r>
        <w:t xml:space="preserve">   (</w:t>
      </w:r>
      <w:proofErr w:type="gramEnd"/>
      <w:r>
        <w:t>fl.1410)</w:t>
      </w:r>
    </w:p>
    <w:p w14:paraId="326B5096" w14:textId="59FF4E14" w:rsidR="00106A87" w:rsidRDefault="00106A87" w:rsidP="00E71FC3">
      <w:pPr>
        <w:pStyle w:val="NoSpacing"/>
      </w:pPr>
    </w:p>
    <w:p w14:paraId="326328F6" w14:textId="21273B16" w:rsidR="00106A87" w:rsidRDefault="00106A87" w:rsidP="00E71FC3">
      <w:pPr>
        <w:pStyle w:val="NoSpacing"/>
      </w:pPr>
    </w:p>
    <w:p w14:paraId="79128D09" w14:textId="14BD9197" w:rsidR="00106A87" w:rsidRDefault="00106A87" w:rsidP="00E71FC3">
      <w:pPr>
        <w:pStyle w:val="NoSpacing"/>
      </w:pPr>
      <w:r>
        <w:t xml:space="preserve">Daughter of John </w:t>
      </w:r>
      <w:proofErr w:type="spellStart"/>
      <w:r>
        <w:t>Philipot</w:t>
      </w:r>
      <w:proofErr w:type="spellEnd"/>
      <w:r>
        <w:t>.    (Peerage 1970 p.2724)</w:t>
      </w:r>
    </w:p>
    <w:p w14:paraId="47870E5E" w14:textId="26F0FC10" w:rsidR="00106A87" w:rsidRDefault="00106A87" w:rsidP="00106A87">
      <w:pPr>
        <w:pStyle w:val="NoSpacing"/>
      </w:pPr>
      <w:r>
        <w:t>= Thomas Wake (d.1423/</w:t>
      </w:r>
      <w:proofErr w:type="gramStart"/>
      <w:r>
        <w:t>5)(</w:t>
      </w:r>
      <w:proofErr w:type="gramEnd"/>
      <w:r>
        <w:t>q.v.).   (ibid.)</w:t>
      </w:r>
    </w:p>
    <w:p w14:paraId="0602BA1F" w14:textId="4BA29B39" w:rsidR="00106A87" w:rsidRDefault="00106A87" w:rsidP="00106A87">
      <w:pPr>
        <w:pStyle w:val="NoSpacing"/>
      </w:pPr>
      <w:r>
        <w:t>At least one son, Thomas(q.v.).   (H.O.C. IV pp.279-31)</w:t>
      </w:r>
    </w:p>
    <w:p w14:paraId="3829C93D" w14:textId="3619FE21" w:rsidR="00106A87" w:rsidRDefault="00106A87" w:rsidP="00106A87">
      <w:pPr>
        <w:pStyle w:val="NoSpacing"/>
      </w:pPr>
    </w:p>
    <w:p w14:paraId="1E371115" w14:textId="419704FB" w:rsidR="00106A87" w:rsidRDefault="00106A87" w:rsidP="00106A87">
      <w:pPr>
        <w:pStyle w:val="NoSpacing"/>
      </w:pPr>
    </w:p>
    <w:p w14:paraId="59A6ED6B" w14:textId="6B96ED2A" w:rsidR="00106A87" w:rsidRPr="00106A87" w:rsidRDefault="00106A87" w:rsidP="00106A87">
      <w:pPr>
        <w:pStyle w:val="NoSpacing"/>
      </w:pPr>
      <w:r>
        <w:t>15 March 2018</w:t>
      </w:r>
      <w:bookmarkStart w:id="0" w:name="_GoBack"/>
      <w:bookmarkEnd w:id="0"/>
    </w:p>
    <w:sectPr w:rsidR="00106A87" w:rsidRPr="00106A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017E1" w14:textId="77777777" w:rsidR="00106A87" w:rsidRDefault="00106A87" w:rsidP="00E71FC3">
      <w:pPr>
        <w:spacing w:after="0" w:line="240" w:lineRule="auto"/>
      </w:pPr>
      <w:r>
        <w:separator/>
      </w:r>
    </w:p>
  </w:endnote>
  <w:endnote w:type="continuationSeparator" w:id="0">
    <w:p w14:paraId="49A3E7ED" w14:textId="77777777" w:rsidR="00106A87" w:rsidRDefault="00106A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5B4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28817" w14:textId="77777777" w:rsidR="00106A87" w:rsidRDefault="00106A87" w:rsidP="00E71FC3">
      <w:pPr>
        <w:spacing w:after="0" w:line="240" w:lineRule="auto"/>
      </w:pPr>
      <w:r>
        <w:separator/>
      </w:r>
    </w:p>
  </w:footnote>
  <w:footnote w:type="continuationSeparator" w:id="0">
    <w:p w14:paraId="4F342F2E" w14:textId="77777777" w:rsidR="00106A87" w:rsidRDefault="00106A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A87"/>
    <w:rsid w:val="00106A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4E400"/>
  <w15:chartTrackingRefBased/>
  <w15:docId w15:val="{D1D0EFCE-6613-4A35-9CB1-CDBDFDA8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2018-03-15T08:29:00Z</dcterms:created>
  <dcterms:modified xsi:type="dcterms:W3CDTF">2018-03-15T08:32:00Z</dcterms:modified>
</cp:coreProperties>
</file>